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616AE2" w14:textId="77777777" w:rsidR="00D03822" w:rsidRDefault="00D03822" w:rsidP="00D03822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</w:rPr>
        <w:t>John MATHEWE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</w:t>
      </w:r>
      <w:proofErr w:type="gram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fl.1483)</w:t>
      </w:r>
    </w:p>
    <w:p w14:paraId="014E1BF9" w14:textId="77777777" w:rsidR="00D03822" w:rsidRDefault="00D03822" w:rsidP="00D03822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of London. Mercer.</w:t>
      </w:r>
    </w:p>
    <w:p w14:paraId="2C93D7F4" w14:textId="77777777" w:rsidR="00D03822" w:rsidRDefault="00D03822" w:rsidP="00D03822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3ED083D5" w14:textId="77777777" w:rsidR="00D03822" w:rsidRDefault="00D03822" w:rsidP="00D03822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605E5FB3" w14:textId="77777777" w:rsidR="00D03822" w:rsidRDefault="00D03822" w:rsidP="00D03822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He made a plaint of debt against John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Batell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of Stanford Rivers, Essex(q.v.).</w:t>
      </w:r>
    </w:p>
    <w:p w14:paraId="1F8A4BF7" w14:textId="77777777" w:rsidR="00D03822" w:rsidRDefault="00D03822" w:rsidP="00D03822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>
        <w:rPr>
          <w:rStyle w:val="Hyperlink"/>
          <w:rFonts w:ascii="Times New Roman" w:eastAsia="Calibri" w:hAnsi="Times New Roman" w:cs="Times New Roman"/>
          <w:sz w:val="24"/>
          <w:szCs w:val="24"/>
          <w:u w:val="none"/>
        </w:rPr>
        <w:t xml:space="preserve">  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)</w:t>
      </w:r>
    </w:p>
    <w:p w14:paraId="179118D3" w14:textId="77777777" w:rsidR="00D03822" w:rsidRDefault="00D03822" w:rsidP="00D03822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He made a plaint of debt against John Cristian of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Tenterden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, Kent(q.v.).</w:t>
      </w:r>
    </w:p>
    <w:p w14:paraId="3472252E" w14:textId="77777777" w:rsidR="00D03822" w:rsidRDefault="00D03822" w:rsidP="00D03822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(ibid.)</w:t>
      </w:r>
    </w:p>
    <w:p w14:paraId="1A0916FA" w14:textId="77777777" w:rsidR="00D03822" w:rsidRDefault="00D03822" w:rsidP="00D03822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He made a plaint of debt against John Hamond of Cranbrook, Kent(q.v.),</w:t>
      </w:r>
    </w:p>
    <w:p w14:paraId="69C33050" w14:textId="77777777" w:rsidR="00D03822" w:rsidRDefault="00D03822" w:rsidP="00D03822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John Crowe of Waltham Holy Cross, Essex(q.v.), William Clerk of </w:t>
      </w:r>
    </w:p>
    <w:p w14:paraId="00214F73" w14:textId="77777777" w:rsidR="00D03822" w:rsidRDefault="00D03822" w:rsidP="00D03822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Waltham Holy Cross(q.v.) and Nicholas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Foorde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of Waltham Holy Cross(q.v.).</w:t>
      </w:r>
    </w:p>
    <w:p w14:paraId="18F18ED9" w14:textId="77777777" w:rsidR="00D03822" w:rsidRDefault="00D03822" w:rsidP="00D03822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(ibid.)</w:t>
      </w:r>
    </w:p>
    <w:p w14:paraId="0601EAC9" w14:textId="77777777" w:rsidR="00D03822" w:rsidRDefault="00D03822" w:rsidP="00D03822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He made a plaint of debt against Robert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Malpasse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of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Faversham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, Kent(q.v.).</w:t>
      </w:r>
    </w:p>
    <w:p w14:paraId="1298DB99" w14:textId="77777777" w:rsidR="00D03822" w:rsidRDefault="00D03822" w:rsidP="00D03822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(ibid.)</w:t>
      </w:r>
    </w:p>
    <w:p w14:paraId="0D2D398F" w14:textId="77777777" w:rsidR="00D03822" w:rsidRDefault="00D03822" w:rsidP="00D03822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He made a plaint of debt against Richard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Boreman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of Ashford, Kent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u w:val="none"/>
        </w:rPr>
        <w:t>(q.v.),</w:t>
      </w:r>
    </w:p>
    <w:p w14:paraId="1B05D8BB" w14:textId="77777777" w:rsidR="00D03822" w:rsidRDefault="00D03822" w:rsidP="00D03822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u w:val="none"/>
        </w:rPr>
        <w:tab/>
        <w:t xml:space="preserve">and John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u w:val="none"/>
        </w:rPr>
        <w:t>Frankys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u w:val="none"/>
        </w:rPr>
        <w:t xml:space="preserve"> of Northampton(q.v.).   (ibid.)</w:t>
      </w:r>
    </w:p>
    <w:p w14:paraId="4A58494B" w14:textId="77777777" w:rsidR="00D03822" w:rsidRDefault="00D03822" w:rsidP="00D03822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u w:val="none"/>
        </w:rPr>
        <w:tab/>
        <w:t>1483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u w:val="none"/>
        </w:rPr>
        <w:tab/>
        <w:t xml:space="preserve">He made a plaint of debt against William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u w:val="none"/>
        </w:rPr>
        <w:t>Frankwell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u w:val="none"/>
        </w:rPr>
        <w:t xml:space="preserve"> of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u w:val="none"/>
        </w:rPr>
        <w:t>Goudhurst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u w:val="none"/>
        </w:rPr>
        <w:t>, Kent(q.v.),</w:t>
      </w:r>
    </w:p>
    <w:p w14:paraId="3800999D" w14:textId="77777777" w:rsidR="00D03822" w:rsidRPr="007362E7" w:rsidRDefault="00D03822" w:rsidP="00D03822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u w:val="none"/>
        </w:rPr>
        <w:tab/>
        <w:t>and John Hamond of Cranbrook(q.v.).   (ibid.)</w:t>
      </w:r>
    </w:p>
    <w:p w14:paraId="0A11EDEF" w14:textId="77777777" w:rsidR="00D03822" w:rsidRDefault="00D03822" w:rsidP="00D03822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6CE1B1C1" w14:textId="77777777" w:rsidR="00D03822" w:rsidRDefault="00D03822" w:rsidP="00D03822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296D2157" w14:textId="77777777" w:rsidR="00D03822" w:rsidRDefault="00D03822" w:rsidP="00D03822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20 December 2021</w:t>
      </w:r>
    </w:p>
    <w:p w14:paraId="3F54964D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729995" w14:textId="77777777" w:rsidR="00D03822" w:rsidRDefault="00D03822" w:rsidP="009139A6">
      <w:r>
        <w:separator/>
      </w:r>
    </w:p>
  </w:endnote>
  <w:endnote w:type="continuationSeparator" w:id="0">
    <w:p w14:paraId="2B0F3056" w14:textId="77777777" w:rsidR="00D03822" w:rsidRDefault="00D0382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F900A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75EB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9D980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16CFC1" w14:textId="77777777" w:rsidR="00D03822" w:rsidRDefault="00D03822" w:rsidP="009139A6">
      <w:r>
        <w:separator/>
      </w:r>
    </w:p>
  </w:footnote>
  <w:footnote w:type="continuationSeparator" w:id="0">
    <w:p w14:paraId="4968B989" w14:textId="77777777" w:rsidR="00D03822" w:rsidRDefault="00D0382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D1F2F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879A2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8D11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3822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03822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E7D03B"/>
  <w15:chartTrackingRefBased/>
  <w15:docId w15:val="{74CC8136-7EFC-42FF-9A00-70D598AE7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D0382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143</Words>
  <Characters>821</Characters>
  <Application>Microsoft Office Word</Application>
  <DocSecurity>0</DocSecurity>
  <Lines>6</Lines>
  <Paragraphs>1</Paragraphs>
  <ScaleCrop>false</ScaleCrop>
  <Company/>
  <LinksUpToDate>false</LinksUpToDate>
  <CharactersWithSpaces>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2022-01-19T20:41:00Z</dcterms:created>
  <dcterms:modified xsi:type="dcterms:W3CDTF">2022-01-19T20:41:00Z</dcterms:modified>
</cp:coreProperties>
</file>